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Brentwood and Ongar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Brentwood and Ongar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Brentwood and Ongar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Brentwood and Ongar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Brentwood and Ongar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Brentwood and Ongar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Brentwood and Ongar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Brentwood and Ongar is estimated to be </w:t>
      </w:r>
      <w:r w:rsidRPr="00773DF7">
        <w:rPr>
          <w:rFonts w:ascii="Libre Franklin Light" w:eastAsia="Times New Roman" w:hAnsi="Libre Franklin Light" w:cs="Calibri Light"/>
          <w:b/>
          <w:bCs/>
          <w:color w:val="C45911" w:themeColor="accent2" w:themeShade="BF"/>
        </w:rPr>
        <w:t xml:space="preserve">£1,294,607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Brentwood and Ongar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Brentwood and Ongar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Brentwood and Ongar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Brentwood and Ongar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entwood and Onga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Brentwood and Ongar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entwood and Onga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Brentwood and Ongar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Brentwood and Ongar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entwood and Onga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Brentwood and Ongar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34.3%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Brentwood and Ongar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Brentwood and Ongar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Brentwood and Ongar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Brentwood and Ongar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Brentwood and Ongar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£1,294,607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Brentwood and Ongar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£21,087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£436,092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£31,240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£8,786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£16,108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£781,294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£1,294,607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Brentwood and Ongar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Brentwood and Ongar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Brentwood and Ongar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Brentwood and Ongar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Brentwood and Ongar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Brentwood and Ongar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Brentwood and Ongar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Brentwood and Ongar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Brentwood and Ongar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Brentwood and Ongar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Brentwood and Ongar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Brentwood and Ongar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B6790F3-EC12-4545-A0E2-096997F4E39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